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0B5C1DC" w14:textId="77777777" w:rsidTr="00987DB5">
        <w:tc>
          <w:tcPr>
            <w:tcW w:w="9498" w:type="dxa"/>
          </w:tcPr>
          <w:p w14:paraId="60B5C1D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0B5C1F3" wp14:editId="60B5C1F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B5C1D9" w14:textId="0F732379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A67DA4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60B5C1DA" w14:textId="1B95D9FB" w:rsid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 w:rsidR="00B64A65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2591116A" w14:textId="431CB7DA" w:rsidR="00B64A65" w:rsidRPr="00053BD0" w:rsidRDefault="00B64A65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60B5C1D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0B5C1DD" w14:textId="01B39D72" w:rsidR="0033636C" w:rsidRPr="001E5E6F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E5E6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6F6609">
            <w:rPr>
              <w:rFonts w:ascii="Times New Roman" w:hAnsi="Times New Roman"/>
              <w:sz w:val="28"/>
              <w:szCs w:val="28"/>
            </w:rPr>
            <w:t>17 апреля 2026 года</w:t>
          </w:r>
        </w:sdtContent>
      </w:sdt>
      <w:r w:rsidRPr="001E5E6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6F6609" w:rsidRPr="006F6609">
            <w:rPr>
              <w:rFonts w:ascii="Times New Roman" w:hAnsi="Times New Roman"/>
              <w:sz w:val="28"/>
              <w:szCs w:val="28"/>
            </w:rPr>
            <w:t>212</w:t>
          </w:r>
          <w:bookmarkEnd w:id="0"/>
        </w:sdtContent>
      </w:sdt>
    </w:p>
    <w:p w14:paraId="60B5C1DE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2FA649F" w14:textId="77777777" w:rsidR="001E5E6F" w:rsidRDefault="0033636C" w:rsidP="001E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E6F">
        <w:rPr>
          <w:rFonts w:ascii="Times New Roman" w:hAnsi="Times New Roman"/>
          <w:b/>
          <w:sz w:val="28"/>
          <w:szCs w:val="28"/>
        </w:rPr>
        <w:t>О мероприят</w:t>
      </w:r>
      <w:r w:rsidR="001E5E6F">
        <w:rPr>
          <w:rFonts w:ascii="Times New Roman" w:hAnsi="Times New Roman"/>
          <w:b/>
          <w:sz w:val="28"/>
          <w:szCs w:val="28"/>
        </w:rPr>
        <w:t>иях по организации отдыха детей</w:t>
      </w:r>
    </w:p>
    <w:p w14:paraId="7D532D14" w14:textId="77777777" w:rsidR="001E5E6F" w:rsidRDefault="0033636C" w:rsidP="001E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E6F">
        <w:rPr>
          <w:rFonts w:ascii="Times New Roman" w:hAnsi="Times New Roman"/>
          <w:b/>
          <w:sz w:val="28"/>
          <w:szCs w:val="28"/>
        </w:rPr>
        <w:t>на террит</w:t>
      </w:r>
      <w:r w:rsidR="001E5E6F">
        <w:rPr>
          <w:rFonts w:ascii="Times New Roman" w:hAnsi="Times New Roman"/>
          <w:b/>
          <w:sz w:val="28"/>
          <w:szCs w:val="28"/>
        </w:rPr>
        <w:t>ории муниципального образования</w:t>
      </w:r>
    </w:p>
    <w:p w14:paraId="46229761" w14:textId="77777777" w:rsidR="00B64A65" w:rsidRDefault="0033636C" w:rsidP="001E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E6F">
        <w:rPr>
          <w:rFonts w:ascii="Times New Roman" w:hAnsi="Times New Roman"/>
          <w:b/>
          <w:sz w:val="28"/>
          <w:szCs w:val="28"/>
        </w:rPr>
        <w:t>Ногликский</w:t>
      </w:r>
      <w:r w:rsidR="00B64A65">
        <w:rPr>
          <w:rFonts w:ascii="Times New Roman" w:hAnsi="Times New Roman"/>
          <w:b/>
          <w:sz w:val="28"/>
          <w:szCs w:val="28"/>
        </w:rPr>
        <w:t xml:space="preserve"> муниципальный округ Сахалинской области</w:t>
      </w:r>
    </w:p>
    <w:p w14:paraId="60B5C1DF" w14:textId="469A6E09" w:rsidR="0033636C" w:rsidRPr="001E5E6F" w:rsidRDefault="0033636C" w:rsidP="001E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5E6F">
        <w:rPr>
          <w:rFonts w:ascii="Times New Roman" w:hAnsi="Times New Roman"/>
          <w:b/>
          <w:sz w:val="28"/>
          <w:szCs w:val="28"/>
        </w:rPr>
        <w:t>в период летних каникул 202</w:t>
      </w:r>
      <w:r w:rsidR="00573839">
        <w:rPr>
          <w:rFonts w:ascii="Times New Roman" w:hAnsi="Times New Roman"/>
          <w:b/>
          <w:sz w:val="28"/>
          <w:szCs w:val="28"/>
        </w:rPr>
        <w:t xml:space="preserve">6 </w:t>
      </w:r>
      <w:r w:rsidRPr="001E5E6F">
        <w:rPr>
          <w:rFonts w:ascii="Times New Roman" w:hAnsi="Times New Roman"/>
          <w:b/>
          <w:sz w:val="28"/>
          <w:szCs w:val="28"/>
        </w:rPr>
        <w:t>года</w:t>
      </w:r>
    </w:p>
    <w:p w14:paraId="60B5C1E0" w14:textId="77777777" w:rsidR="00185FEC" w:rsidRDefault="00185FEC" w:rsidP="001E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2C11585" w14:textId="1F82AC76" w:rsidR="00FA5CE2" w:rsidRPr="00751027" w:rsidRDefault="00FA5CE2" w:rsidP="00601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361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обеспечения отдыха детей в период </w:t>
      </w:r>
      <w:r w:rsidR="00C14F2C">
        <w:rPr>
          <w:rFonts w:ascii="Times New Roman" w:eastAsia="Times New Roman" w:hAnsi="Times New Roman"/>
          <w:sz w:val="28"/>
          <w:szCs w:val="28"/>
          <w:lang w:eastAsia="ru-RU"/>
        </w:rPr>
        <w:t xml:space="preserve">летних каникул </w:t>
      </w:r>
      <w:r w:rsidRPr="00AF536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573839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AF53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F53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</w:t>
      </w:r>
      <w:r w:rsidRPr="00757751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7577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3839">
        <w:rPr>
          <w:rFonts w:ascii="Times New Roman" w:eastAsia="Times New Roman" w:hAnsi="Times New Roman"/>
          <w:sz w:val="28"/>
          <w:szCs w:val="28"/>
          <w:lang w:eastAsia="ru-RU"/>
        </w:rPr>
        <w:t>организации отдыха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в каникулярное время </w:t>
      </w:r>
      <w:r w:rsidRPr="00757751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муниципального образования </w:t>
      </w:r>
      <w:r w:rsidR="00DA0DC6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утвержденным 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Собрания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DA0DC6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A0DC6" w:rsidRPr="00751027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51027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DA0DC6" w:rsidRPr="0075102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751027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561612" w:rsidRPr="0075102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DA0DC6" w:rsidRPr="00751027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DA0DC6" w:rsidRPr="005A3A31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5A3A31">
        <w:rPr>
          <w:rFonts w:ascii="Times New Roman" w:eastAsia="Times New Roman" w:hAnsi="Times New Roman"/>
          <w:sz w:val="28"/>
          <w:szCs w:val="28"/>
          <w:lang w:eastAsia="ru-RU"/>
        </w:rPr>
        <w:t xml:space="preserve">147 </w:t>
      </w:r>
      <w:r w:rsidR="00751027" w:rsidRPr="00751027">
        <w:rPr>
          <w:rFonts w:ascii="Times New Roman" w:hAnsi="Times New Roman"/>
          <w:sz w:val="28"/>
          <w:szCs w:val="28"/>
        </w:rPr>
        <w:t>«Об утверждении Порядка организации отдыха детей в каникулярное время на территории муниципального образования</w:t>
      </w:r>
      <w:r w:rsidR="00751027" w:rsidRPr="00751027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="0075102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51027" w:rsidRPr="0075102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751027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ст. 36 Устава муниципального образования</w:t>
      </w:r>
      <w:r w:rsidRPr="00CA4C4F">
        <w:rPr>
          <w:rFonts w:ascii="Times New Roman" w:eastAsia="Times New Roman" w:hAnsi="Times New Roman"/>
          <w:sz w:val="28"/>
          <w:szCs w:val="28"/>
          <w:lang w:eastAsia="ru-RU"/>
        </w:rPr>
        <w:t xml:space="preserve"> Ногликский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образования Ногликск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>ий</w:t>
      </w:r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 Сахалинской области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322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DE74B81" w14:textId="77777777" w:rsidR="00CD2EC6" w:rsidRDefault="00FA5CE2" w:rsidP="00CD2E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A3B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Pr="00000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план мероприятий </w:t>
      </w:r>
      <w:bookmarkStart w:id="1" w:name="_Hlk68085805"/>
      <w:r w:rsidRPr="00000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организации отдыха детей </w:t>
      </w:r>
      <w:r w:rsidR="006017D3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на территории муниципального образования Ногликский</w:t>
      </w:r>
      <w:bookmarkEnd w:id="1"/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период летних каникул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17D3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(приложение 1).</w:t>
      </w:r>
    </w:p>
    <w:p w14:paraId="05B1B611" w14:textId="22F64CA6" w:rsidR="00FA5CE2" w:rsidRPr="00CD2EC6" w:rsidRDefault="00FA5CE2" w:rsidP="00CD2E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2EC6">
        <w:rPr>
          <w:rFonts w:ascii="Times New Roman" w:eastAsia="Times New Roman" w:hAnsi="Times New Roman"/>
          <w:sz w:val="28"/>
          <w:szCs w:val="28"/>
          <w:lang w:eastAsia="ru-RU"/>
        </w:rPr>
        <w:t xml:space="preserve">2. Утвердить </w:t>
      </w:r>
      <w:r w:rsidR="00CD2EC6" w:rsidRPr="00CD2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план работы межведомственной комиссии по организации отдыха детей в период летних каникул 2026 года </w:t>
      </w:r>
      <w:r w:rsidRPr="00CD2EC6">
        <w:rPr>
          <w:rFonts w:ascii="Times New Roman" w:eastAsia="Times New Roman" w:hAnsi="Times New Roman"/>
          <w:sz w:val="28"/>
          <w:szCs w:val="28"/>
          <w:lang w:eastAsia="ru-RU"/>
        </w:rPr>
        <w:t>(приложение 2)</w:t>
      </w:r>
      <w:r w:rsidR="00356F5F" w:rsidRPr="00CD2EC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A25C88" w14:textId="2A55CC4A" w:rsidR="00FA5CE2" w:rsidRPr="0000015D" w:rsidRDefault="00FA5CE2" w:rsidP="006017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 Определить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источники финансирования </w:t>
      </w:r>
      <w:r w:rsidRPr="00000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мероприятий по организации отдыха детей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на территории муниципального образования Ногликский</w:t>
      </w:r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период летних каникул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6161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(приложение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28C48348" w14:textId="6D0393D6" w:rsidR="00FA5CE2" w:rsidRDefault="00FA5CE2" w:rsidP="006017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3A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</w:t>
      </w:r>
      <w:r w:rsidRPr="00703AEB">
        <w:rPr>
          <w:rFonts w:ascii="Times New Roman" w:hAnsi="Times New Roman"/>
          <w:sz w:val="28"/>
          <w:szCs w:val="28"/>
          <w:lang w:eastAsia="ru-RU"/>
        </w:rPr>
        <w:t>Установить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A3BA1">
        <w:rPr>
          <w:rFonts w:ascii="Times New Roman" w:hAnsi="Times New Roman"/>
          <w:sz w:val="28"/>
          <w:szCs w:val="28"/>
          <w:lang w:eastAsia="ru-RU"/>
        </w:rPr>
        <w:t>продолжительность работы</w:t>
      </w:r>
      <w:r>
        <w:rPr>
          <w:rFonts w:ascii="Times New Roman" w:hAnsi="Times New Roman"/>
          <w:sz w:val="28"/>
          <w:szCs w:val="28"/>
          <w:lang w:eastAsia="ru-RU"/>
        </w:rPr>
        <w:t xml:space="preserve"> лагерей, </w:t>
      </w:r>
      <w:r w:rsidRPr="002419C3">
        <w:rPr>
          <w:rFonts w:ascii="Times New Roman" w:hAnsi="Times New Roman"/>
          <w:sz w:val="28"/>
          <w:szCs w:val="28"/>
          <w:lang w:eastAsia="ru-RU"/>
        </w:rPr>
        <w:t xml:space="preserve">организуемых </w:t>
      </w:r>
      <w:r w:rsidR="006017D3">
        <w:rPr>
          <w:rFonts w:ascii="Times New Roman" w:hAnsi="Times New Roman"/>
          <w:sz w:val="28"/>
          <w:szCs w:val="28"/>
          <w:lang w:eastAsia="ru-RU"/>
        </w:rPr>
        <w:br/>
      </w:r>
      <w:r w:rsidRPr="002419C3">
        <w:rPr>
          <w:rFonts w:ascii="Times New Roman" w:hAnsi="Times New Roman"/>
          <w:sz w:val="28"/>
          <w:szCs w:val="28"/>
          <w:lang w:eastAsia="ru-RU"/>
        </w:rPr>
        <w:t>на территории муниципального образования Ногликский</w:t>
      </w:r>
      <w:r w:rsidR="00B64A65">
        <w:rPr>
          <w:rFonts w:ascii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="00A94544">
        <w:rPr>
          <w:rFonts w:ascii="Times New Roman" w:hAnsi="Times New Roman"/>
          <w:sz w:val="28"/>
          <w:szCs w:val="28"/>
          <w:lang w:eastAsia="ru-RU"/>
        </w:rPr>
        <w:t>:</w:t>
      </w:r>
    </w:p>
    <w:p w14:paraId="15ED2BA3" w14:textId="69229F33" w:rsidR="00FA5CE2" w:rsidRDefault="00FA5CE2" w:rsidP="006017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5BCE">
        <w:rPr>
          <w:rFonts w:ascii="Times New Roman" w:hAnsi="Times New Roman"/>
          <w:sz w:val="28"/>
          <w:szCs w:val="28"/>
          <w:lang w:eastAsia="ru-RU"/>
        </w:rPr>
        <w:t>1 смен</w:t>
      </w:r>
      <w:r w:rsidR="00A94544">
        <w:rPr>
          <w:rFonts w:ascii="Times New Roman" w:hAnsi="Times New Roman"/>
          <w:sz w:val="28"/>
          <w:szCs w:val="28"/>
          <w:lang w:eastAsia="ru-RU"/>
        </w:rPr>
        <w:t>ы</w:t>
      </w:r>
      <w:r w:rsidRPr="00ED5B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5E6F">
        <w:rPr>
          <w:rFonts w:ascii="Times New Roman" w:hAnsi="Times New Roman"/>
          <w:sz w:val="28"/>
          <w:szCs w:val="28"/>
          <w:lang w:eastAsia="ru-RU"/>
        </w:rPr>
        <w:t>-</w:t>
      </w:r>
      <w:r w:rsidRPr="00ED5BCE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ED5BCE">
        <w:rPr>
          <w:rFonts w:ascii="Times New Roman" w:hAnsi="Times New Roman"/>
          <w:sz w:val="28"/>
          <w:szCs w:val="28"/>
          <w:lang w:eastAsia="ru-RU"/>
        </w:rPr>
        <w:t xml:space="preserve"> календарных дней</w:t>
      </w:r>
      <w:r w:rsidR="005B7121">
        <w:rPr>
          <w:rFonts w:ascii="Times New Roman" w:hAnsi="Times New Roman"/>
          <w:sz w:val="28"/>
          <w:szCs w:val="28"/>
          <w:lang w:eastAsia="ru-RU"/>
        </w:rPr>
        <w:t xml:space="preserve"> (с 01 по 2</w:t>
      </w:r>
      <w:r w:rsidR="004572E2">
        <w:rPr>
          <w:rFonts w:ascii="Times New Roman" w:hAnsi="Times New Roman"/>
          <w:sz w:val="28"/>
          <w:szCs w:val="28"/>
          <w:lang w:eastAsia="ru-RU"/>
        </w:rPr>
        <w:t>6</w:t>
      </w:r>
      <w:r w:rsidR="005B7121">
        <w:rPr>
          <w:rFonts w:ascii="Times New Roman" w:hAnsi="Times New Roman"/>
          <w:sz w:val="28"/>
          <w:szCs w:val="28"/>
          <w:lang w:eastAsia="ru-RU"/>
        </w:rPr>
        <w:t xml:space="preserve"> июня включительно)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14:paraId="46AFD4D2" w14:textId="5E99A117" w:rsidR="00FA5CE2" w:rsidRDefault="00FA5CE2" w:rsidP="006017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00D2">
        <w:rPr>
          <w:rFonts w:ascii="Times New Roman" w:hAnsi="Times New Roman"/>
          <w:sz w:val="28"/>
          <w:szCs w:val="28"/>
          <w:lang w:eastAsia="ru-RU"/>
        </w:rPr>
        <w:t>2 смен</w:t>
      </w:r>
      <w:r w:rsidR="00A94544">
        <w:rPr>
          <w:rFonts w:ascii="Times New Roman" w:hAnsi="Times New Roman"/>
          <w:sz w:val="28"/>
          <w:szCs w:val="28"/>
          <w:lang w:eastAsia="ru-RU"/>
        </w:rPr>
        <w:t>ы</w:t>
      </w:r>
      <w:r w:rsidRPr="002C00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E5E6F">
        <w:rPr>
          <w:rFonts w:ascii="Times New Roman" w:hAnsi="Times New Roman"/>
          <w:sz w:val="28"/>
          <w:szCs w:val="28"/>
          <w:lang w:eastAsia="ru-RU"/>
        </w:rPr>
        <w:t>-</w:t>
      </w:r>
      <w:r w:rsidRPr="002C00D2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4572E2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00D2">
        <w:rPr>
          <w:rFonts w:ascii="Times New Roman" w:hAnsi="Times New Roman"/>
          <w:sz w:val="28"/>
          <w:szCs w:val="28"/>
          <w:lang w:eastAsia="ru-RU"/>
        </w:rPr>
        <w:t>календарных дней</w:t>
      </w:r>
      <w:r w:rsidR="005B7121">
        <w:rPr>
          <w:rFonts w:ascii="Times New Roman" w:hAnsi="Times New Roman"/>
          <w:sz w:val="28"/>
          <w:szCs w:val="28"/>
          <w:lang w:eastAsia="ru-RU"/>
        </w:rPr>
        <w:t xml:space="preserve"> (с 01 по </w:t>
      </w:r>
      <w:r w:rsidR="008A3BA1">
        <w:rPr>
          <w:rFonts w:ascii="Times New Roman" w:hAnsi="Times New Roman"/>
          <w:sz w:val="28"/>
          <w:szCs w:val="28"/>
          <w:lang w:eastAsia="ru-RU"/>
        </w:rPr>
        <w:t>2</w:t>
      </w:r>
      <w:r w:rsidR="004572E2">
        <w:rPr>
          <w:rFonts w:ascii="Times New Roman" w:hAnsi="Times New Roman"/>
          <w:sz w:val="28"/>
          <w:szCs w:val="28"/>
          <w:lang w:eastAsia="ru-RU"/>
        </w:rPr>
        <w:t>8</w:t>
      </w:r>
      <w:r w:rsidR="008A3BA1">
        <w:rPr>
          <w:rFonts w:ascii="Times New Roman" w:hAnsi="Times New Roman"/>
          <w:sz w:val="28"/>
          <w:szCs w:val="28"/>
          <w:lang w:eastAsia="ru-RU"/>
        </w:rPr>
        <w:t xml:space="preserve"> июля включительно)</w:t>
      </w:r>
      <w:r w:rsidR="008956A5">
        <w:rPr>
          <w:rFonts w:ascii="Times New Roman" w:hAnsi="Times New Roman"/>
          <w:sz w:val="28"/>
          <w:szCs w:val="28"/>
          <w:lang w:eastAsia="ru-RU"/>
        </w:rPr>
        <w:t>.</w:t>
      </w:r>
    </w:p>
    <w:p w14:paraId="09F76104" w14:textId="62DFD6E8" w:rsidR="00FA5CE2" w:rsidRDefault="00FA5CE2" w:rsidP="006017D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Установить</w:t>
      </w:r>
      <w:r w:rsidRPr="0000015D">
        <w:rPr>
          <w:rFonts w:ascii="Times New Roman" w:hAnsi="Times New Roman"/>
          <w:sz w:val="28"/>
          <w:szCs w:val="28"/>
          <w:lang w:eastAsia="ru-RU"/>
        </w:rPr>
        <w:t xml:space="preserve"> режим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пребывания детей в 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>лагер</w:t>
      </w:r>
      <w:r w:rsidR="002B78AF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015D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="006017D3">
        <w:rPr>
          <w:rFonts w:ascii="Times New Roman" w:hAnsi="Times New Roman"/>
          <w:sz w:val="28"/>
          <w:szCs w:val="28"/>
          <w:lang w:eastAsia="ru-RU"/>
        </w:rPr>
        <w:t xml:space="preserve">08:30 часов </w:t>
      </w:r>
      <w:r w:rsidR="006017D3">
        <w:rPr>
          <w:rFonts w:ascii="Times New Roman" w:hAnsi="Times New Roman"/>
          <w:sz w:val="28"/>
          <w:szCs w:val="28"/>
          <w:lang w:eastAsia="ru-RU"/>
        </w:rPr>
        <w:br/>
        <w:t>до 14:</w:t>
      </w:r>
      <w:r w:rsidRPr="00B812DC">
        <w:rPr>
          <w:rFonts w:ascii="Times New Roman" w:hAnsi="Times New Roman"/>
          <w:sz w:val="28"/>
          <w:szCs w:val="28"/>
          <w:lang w:eastAsia="ru-RU"/>
        </w:rPr>
        <w:t>30</w:t>
      </w:r>
      <w:r w:rsidRPr="0000015D">
        <w:rPr>
          <w:rFonts w:ascii="Times New Roman" w:hAnsi="Times New Roman"/>
          <w:sz w:val="28"/>
          <w:szCs w:val="28"/>
          <w:lang w:eastAsia="ru-RU"/>
        </w:rPr>
        <w:t xml:space="preserve"> часов с организацией 2-х разового питания (завтрак и обед)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C4625E3" w14:textId="1F97D44E" w:rsidR="002040FD" w:rsidRDefault="00FA5CE2" w:rsidP="000E5E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D2EC6">
        <w:rPr>
          <w:rFonts w:ascii="Times New Roman" w:eastAsia="Times New Roman" w:hAnsi="Times New Roman"/>
          <w:sz w:val="28"/>
          <w:szCs w:val="28"/>
          <w:lang w:eastAsia="ru-RU"/>
        </w:rPr>
        <w:t xml:space="preserve">6. Утвердить </w:t>
      </w:r>
      <w:r w:rsidR="000E5EAB" w:rsidRPr="002419C3">
        <w:rPr>
          <w:rFonts w:ascii="Times New Roman" w:eastAsia="Times New Roman" w:hAnsi="Times New Roman"/>
          <w:sz w:val="28"/>
          <w:szCs w:val="28"/>
          <w:lang w:eastAsia="ru-RU"/>
        </w:rPr>
        <w:t xml:space="preserve">дислокацию </w:t>
      </w:r>
      <w:r w:rsidR="000E5EAB" w:rsidRPr="002419C3">
        <w:rPr>
          <w:rFonts w:ascii="Times New Roman" w:eastAsia="Times New Roman" w:hAnsi="Times New Roman"/>
          <w:bCs/>
          <w:sz w:val="28"/>
          <w:szCs w:val="28"/>
          <w:lang w:eastAsia="ru-RU"/>
        </w:rPr>
        <w:t>лагер</w:t>
      </w:r>
      <w:r w:rsidR="000E5EAB">
        <w:rPr>
          <w:rFonts w:ascii="Times New Roman" w:eastAsia="Times New Roman" w:hAnsi="Times New Roman"/>
          <w:bCs/>
          <w:sz w:val="28"/>
          <w:szCs w:val="28"/>
          <w:lang w:eastAsia="ru-RU"/>
        </w:rPr>
        <w:t>ей</w:t>
      </w:r>
      <w:r w:rsidR="000E5EA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D2EC6" w:rsidRPr="00CD2EC6">
        <w:rPr>
          <w:rFonts w:ascii="Times New Roman" w:eastAsia="Times New Roman" w:hAnsi="Times New Roman"/>
          <w:sz w:val="28"/>
          <w:szCs w:val="28"/>
          <w:lang w:eastAsia="ru-RU"/>
        </w:rPr>
        <w:t>организуемых на территории муниципального образования</w:t>
      </w:r>
      <w:r w:rsidR="000E5EA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2EC6" w:rsidRPr="00CD2EC6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CD2E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D2EC6" w:rsidRPr="00CD2EC6">
        <w:rPr>
          <w:rFonts w:ascii="Times New Roman" w:eastAsia="Times New Roman" w:hAnsi="Times New Roman"/>
          <w:sz w:val="28"/>
          <w:szCs w:val="28"/>
          <w:lang w:eastAsia="ru-RU"/>
        </w:rPr>
        <w:t>в период летних каникул 2026 год</w:t>
      </w:r>
      <w:r w:rsidR="008956A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D2EC6" w:rsidRPr="00CD2E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D2EC6">
        <w:rPr>
          <w:rFonts w:ascii="Times New Roman" w:eastAsia="Times New Roman" w:hAnsi="Times New Roman"/>
          <w:sz w:val="28"/>
          <w:szCs w:val="28"/>
          <w:lang w:eastAsia="ru-RU"/>
        </w:rPr>
        <w:t>(приложение 4</w:t>
      </w:r>
      <w:r w:rsidR="002E69FB" w:rsidRPr="00CD2EC6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14:paraId="64127F94" w14:textId="404462F0" w:rsidR="002040FD" w:rsidRDefault="002040FD" w:rsidP="006017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5B56A2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="006017D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B56A2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муниципального образования Ногликский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5B56A2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информационно-телекоммуникационной</w:t>
      </w:r>
      <w:r w:rsidRPr="005B56A2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«Интернет».</w:t>
      </w:r>
    </w:p>
    <w:p w14:paraId="3FBD4342" w14:textId="0D28C2A9" w:rsidR="00FA5CE2" w:rsidRPr="0000015D" w:rsidRDefault="002040FD" w:rsidP="006017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="00FA5CE2"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</w:t>
      </w:r>
      <w:r w:rsidR="00040F7E">
        <w:rPr>
          <w:rFonts w:ascii="Times New Roman" w:eastAsia="Times New Roman" w:hAnsi="Times New Roman"/>
          <w:sz w:val="28"/>
          <w:szCs w:val="28"/>
          <w:lang w:eastAsia="ru-RU"/>
        </w:rPr>
        <w:t>за исполнением</w:t>
      </w:r>
      <w:r w:rsidR="00FA5CE2"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постановления возложить </w:t>
      </w:r>
      <w:r w:rsidR="006017D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FA5CE2" w:rsidRPr="0000015D">
        <w:rPr>
          <w:rFonts w:ascii="Times New Roman" w:eastAsia="Times New Roman" w:hAnsi="Times New Roman"/>
          <w:sz w:val="28"/>
          <w:szCs w:val="28"/>
          <w:lang w:eastAsia="ru-RU"/>
        </w:rPr>
        <w:t>на вице-мэра муниципальног</w:t>
      </w:r>
      <w:r w:rsidR="00FA5CE2">
        <w:rPr>
          <w:rFonts w:ascii="Times New Roman" w:eastAsia="Times New Roman" w:hAnsi="Times New Roman"/>
          <w:sz w:val="28"/>
          <w:szCs w:val="28"/>
          <w:lang w:eastAsia="ru-RU"/>
        </w:rPr>
        <w:t xml:space="preserve">о образования </w:t>
      </w:r>
      <w:r w:rsidR="00FA5CE2" w:rsidRPr="0000015D">
        <w:rPr>
          <w:rFonts w:ascii="Times New Roman" w:eastAsia="Times New Roman" w:hAnsi="Times New Roman"/>
          <w:sz w:val="28"/>
          <w:szCs w:val="28"/>
          <w:lang w:eastAsia="ru-RU"/>
        </w:rPr>
        <w:t>Ногликский</w:t>
      </w:r>
      <w:r w:rsidR="00B64A6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="00FA5CE2" w:rsidRPr="000001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A5CE2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="00FA5CE2">
        <w:rPr>
          <w:rFonts w:ascii="Times New Roman" w:eastAsia="Times New Roman" w:hAnsi="Times New Roman"/>
          <w:sz w:val="28"/>
          <w:szCs w:val="28"/>
          <w:lang w:eastAsia="ru-RU"/>
        </w:rPr>
        <w:t xml:space="preserve"> Я.С.</w:t>
      </w:r>
    </w:p>
    <w:p w14:paraId="5ACA1B8F" w14:textId="77777777" w:rsidR="00FA5CE2" w:rsidRDefault="00FA5CE2" w:rsidP="006017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6DBAFA" w14:textId="77777777" w:rsidR="00FA5CE2" w:rsidRDefault="00FA5CE2" w:rsidP="001E5E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B5C1EC" w14:textId="20B899F8" w:rsidR="008629FA" w:rsidRDefault="00B64A6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 xml:space="preserve"> </w:t>
      </w:r>
      <w:r w:rsidR="008629FA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6B23142" w14:textId="77777777" w:rsidR="00B64A65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B64A65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60B5C1ED" w14:textId="2C118B19" w:rsidR="008629FA" w:rsidRPr="008629FA" w:rsidRDefault="00B64A6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</w:r>
      <w:r w:rsidR="008629FA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С.В. Гурьянов</w:t>
      </w:r>
    </w:p>
    <w:sectPr w:rsidR="008629FA" w:rsidRPr="008629FA" w:rsidSect="001E5E6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9C3A39" w14:textId="77777777" w:rsidR="007E62C3" w:rsidRDefault="007E62C3" w:rsidP="0033636C">
      <w:pPr>
        <w:spacing w:after="0" w:line="240" w:lineRule="auto"/>
      </w:pPr>
      <w:r>
        <w:separator/>
      </w:r>
    </w:p>
  </w:endnote>
  <w:endnote w:type="continuationSeparator" w:id="0">
    <w:p w14:paraId="66F9670E" w14:textId="77777777" w:rsidR="007E62C3" w:rsidRDefault="007E62C3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C2546" w14:textId="77777777" w:rsidR="007E62C3" w:rsidRDefault="007E62C3" w:rsidP="0033636C">
      <w:pPr>
        <w:spacing w:after="0" w:line="240" w:lineRule="auto"/>
      </w:pPr>
      <w:r>
        <w:separator/>
      </w:r>
    </w:p>
  </w:footnote>
  <w:footnote w:type="continuationSeparator" w:id="0">
    <w:p w14:paraId="1A810581" w14:textId="77777777" w:rsidR="007E62C3" w:rsidRDefault="007E62C3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9175098"/>
      <w:docPartObj>
        <w:docPartGallery w:val="Page Numbers (Top of Page)"/>
        <w:docPartUnique/>
      </w:docPartObj>
    </w:sdtPr>
    <w:sdtEndPr/>
    <w:sdtContent>
      <w:p w14:paraId="20767AE1" w14:textId="28DAE39F" w:rsidR="001E5E6F" w:rsidRDefault="001E5E6F" w:rsidP="001323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60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0F7E"/>
    <w:rsid w:val="00053BD0"/>
    <w:rsid w:val="000E5EAB"/>
    <w:rsid w:val="001213F8"/>
    <w:rsid w:val="001323D8"/>
    <w:rsid w:val="0015742E"/>
    <w:rsid w:val="00185FEC"/>
    <w:rsid w:val="001B152F"/>
    <w:rsid w:val="001D12D9"/>
    <w:rsid w:val="001E1F9F"/>
    <w:rsid w:val="001E5E6F"/>
    <w:rsid w:val="002003DC"/>
    <w:rsid w:val="002040FD"/>
    <w:rsid w:val="002876BA"/>
    <w:rsid w:val="002B78AF"/>
    <w:rsid w:val="002E69FB"/>
    <w:rsid w:val="0033636C"/>
    <w:rsid w:val="00356F5F"/>
    <w:rsid w:val="003E4257"/>
    <w:rsid w:val="004572E2"/>
    <w:rsid w:val="00457A27"/>
    <w:rsid w:val="00516241"/>
    <w:rsid w:val="00520CBF"/>
    <w:rsid w:val="0054009E"/>
    <w:rsid w:val="00543C5A"/>
    <w:rsid w:val="00561612"/>
    <w:rsid w:val="00573839"/>
    <w:rsid w:val="005A3A31"/>
    <w:rsid w:val="005B7121"/>
    <w:rsid w:val="006017D3"/>
    <w:rsid w:val="006F6609"/>
    <w:rsid w:val="00703AEB"/>
    <w:rsid w:val="00751027"/>
    <w:rsid w:val="007A0739"/>
    <w:rsid w:val="007E62C3"/>
    <w:rsid w:val="00835223"/>
    <w:rsid w:val="008629FA"/>
    <w:rsid w:val="008956A5"/>
    <w:rsid w:val="008A3BA1"/>
    <w:rsid w:val="008E3728"/>
    <w:rsid w:val="00971C23"/>
    <w:rsid w:val="00987DB5"/>
    <w:rsid w:val="00A67DA4"/>
    <w:rsid w:val="00A7715E"/>
    <w:rsid w:val="00A94544"/>
    <w:rsid w:val="00AA3509"/>
    <w:rsid w:val="00AC425E"/>
    <w:rsid w:val="00AC72C8"/>
    <w:rsid w:val="00AF516A"/>
    <w:rsid w:val="00B10ED9"/>
    <w:rsid w:val="00B25688"/>
    <w:rsid w:val="00B64A65"/>
    <w:rsid w:val="00C02849"/>
    <w:rsid w:val="00C14F2C"/>
    <w:rsid w:val="00C66A6B"/>
    <w:rsid w:val="00CD2EC6"/>
    <w:rsid w:val="00CD3BED"/>
    <w:rsid w:val="00CF34E1"/>
    <w:rsid w:val="00D12794"/>
    <w:rsid w:val="00D60F8B"/>
    <w:rsid w:val="00D67BD8"/>
    <w:rsid w:val="00D85C90"/>
    <w:rsid w:val="00DA0DC6"/>
    <w:rsid w:val="00DD22EC"/>
    <w:rsid w:val="00DE15ED"/>
    <w:rsid w:val="00DF7897"/>
    <w:rsid w:val="00E33962"/>
    <w:rsid w:val="00E37B8A"/>
    <w:rsid w:val="00E609BC"/>
    <w:rsid w:val="00EC64BC"/>
    <w:rsid w:val="00FA5CE2"/>
    <w:rsid w:val="00FA7A03"/>
    <w:rsid w:val="00FB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5C1D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751027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505228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505228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213F8"/>
    <w:rsid w:val="00411B53"/>
    <w:rsid w:val="00457A27"/>
    <w:rsid w:val="00505228"/>
    <w:rsid w:val="0054009E"/>
    <w:rsid w:val="0071044B"/>
    <w:rsid w:val="00835223"/>
    <w:rsid w:val="008E3728"/>
    <w:rsid w:val="00AA3509"/>
    <w:rsid w:val="00AF516A"/>
    <w:rsid w:val="00B13DA8"/>
    <w:rsid w:val="00B535A5"/>
    <w:rsid w:val="00C6196F"/>
    <w:rsid w:val="00C95804"/>
    <w:rsid w:val="00CF735B"/>
    <w:rsid w:val="00DE15ED"/>
    <w:rsid w:val="00E7774E"/>
    <w:rsid w:val="00EC64BC"/>
    <w:rsid w:val="00F37CE7"/>
    <w:rsid w:val="00FB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26</cp:revision>
  <dcterms:created xsi:type="dcterms:W3CDTF">2026-02-10T00:38:00Z</dcterms:created>
  <dcterms:modified xsi:type="dcterms:W3CDTF">2026-04-21T03:47:00Z</dcterms:modified>
</cp:coreProperties>
</file>